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116375F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8E1EF8">
        <w:rPr>
          <w:b/>
          <w:lang w:val="en-GB"/>
        </w:rPr>
        <w:t xml:space="preserve"> </w:t>
      </w:r>
      <w:r w:rsidR="008E1EF8" w:rsidRPr="008E1EF8">
        <w:rPr>
          <w:b/>
          <w:lang w:val="en-GB"/>
        </w:rPr>
        <w:t>37-G003-24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</w:t>
      </w:r>
      <w:proofErr w:type="gramStart"/>
      <w:r w:rsidRPr="004E36AD">
        <w:rPr>
          <w:rFonts w:ascii="Calibri" w:hAnsi="Calibri" w:cs="Calibri"/>
        </w:rPr>
        <w:t>forth in</w:t>
      </w:r>
      <w:proofErr w:type="gramEnd"/>
      <w:r w:rsidRPr="004E36AD">
        <w:rPr>
          <w:rFonts w:ascii="Calibri" w:hAnsi="Calibri" w:cs="Calibri"/>
        </w:rPr>
        <w:t xml:space="preserve">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0D69DBEB" w:rsidR="00B0293A" w:rsidRPr="00532E97" w:rsidRDefault="0073744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344C0E">
              <w:rPr>
                <w:rFonts w:ascii="Calibri" w:hAnsi="Calibri"/>
                <w:szCs w:val="20"/>
              </w:rPr>
              <w:t>/11/24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8EFCFEE" w:rsidR="00B0293A" w:rsidRPr="00CB6DDC" w:rsidRDefault="00344C0E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22/11/24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36F25BC" w:rsidR="00B0293A" w:rsidRPr="00251A4B" w:rsidRDefault="00344C0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29/11/24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464FD67" w:rsidR="00B0293A" w:rsidRPr="00CB6DDC" w:rsidRDefault="008E1EF8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9/12/24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854C64E" w:rsidR="00B0293A" w:rsidRPr="00532E97" w:rsidRDefault="008E1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12/12/24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270CF4A" w:rsidR="00B0293A" w:rsidRPr="00532E97" w:rsidRDefault="008E1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13/12/24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22C9882E" w:rsidR="00B0293A" w:rsidRPr="00532E97" w:rsidRDefault="008E1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14/12/24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74004148" w:rsidR="00B0293A" w:rsidRPr="00532E97" w:rsidRDefault="008E1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19/12/24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BD9F979" w:rsidR="00B0293A" w:rsidRPr="00532E97" w:rsidRDefault="008E1EF8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20/12/24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CA699" w14:textId="77777777" w:rsidR="002F7CC3" w:rsidRDefault="002F7CC3">
      <w:r>
        <w:separator/>
      </w:r>
    </w:p>
  </w:endnote>
  <w:endnote w:type="continuationSeparator" w:id="0">
    <w:p w14:paraId="642C82A4" w14:textId="77777777" w:rsidR="002F7CC3" w:rsidRDefault="002F7CC3">
      <w:r>
        <w:continuationSeparator/>
      </w:r>
    </w:p>
  </w:endnote>
  <w:endnote w:type="continuationNotice" w:id="1">
    <w:p w14:paraId="08C3C60C" w14:textId="77777777" w:rsidR="002F7CC3" w:rsidRDefault="002F7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0C30D2E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E1EF8">
      <w:rPr>
        <w:noProof/>
      </w:rPr>
      <w:t>2024-12-02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2062A" w14:textId="77777777" w:rsidR="002F7CC3" w:rsidRDefault="002F7CC3">
      <w:r>
        <w:separator/>
      </w:r>
    </w:p>
  </w:footnote>
  <w:footnote w:type="continuationSeparator" w:id="0">
    <w:p w14:paraId="6A1D733E" w14:textId="77777777" w:rsidR="002F7CC3" w:rsidRDefault="002F7CC3">
      <w:r>
        <w:continuationSeparator/>
      </w:r>
    </w:p>
  </w:footnote>
  <w:footnote w:type="continuationNotice" w:id="1">
    <w:p w14:paraId="19DA058F" w14:textId="77777777" w:rsidR="002F7CC3" w:rsidRDefault="002F7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2F2F1392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768527">
    <w:abstractNumId w:val="1"/>
  </w:num>
  <w:num w:numId="2" w16cid:durableId="541748650">
    <w:abstractNumId w:val="10"/>
  </w:num>
  <w:num w:numId="3" w16cid:durableId="205290386">
    <w:abstractNumId w:val="11"/>
  </w:num>
  <w:num w:numId="4" w16cid:durableId="1375697869">
    <w:abstractNumId w:val="4"/>
  </w:num>
  <w:num w:numId="5" w16cid:durableId="972561398">
    <w:abstractNumId w:val="3"/>
  </w:num>
  <w:num w:numId="6" w16cid:durableId="324474279">
    <w:abstractNumId w:val="7"/>
  </w:num>
  <w:num w:numId="7" w16cid:durableId="671764579">
    <w:abstractNumId w:val="5"/>
  </w:num>
  <w:num w:numId="8" w16cid:durableId="508448992">
    <w:abstractNumId w:val="9"/>
  </w:num>
  <w:num w:numId="9" w16cid:durableId="1284993523">
    <w:abstractNumId w:val="0"/>
  </w:num>
  <w:num w:numId="10" w16cid:durableId="48575314">
    <w:abstractNumId w:val="8"/>
  </w:num>
  <w:num w:numId="11" w16cid:durableId="1636451625">
    <w:abstractNumId w:val="2"/>
  </w:num>
  <w:num w:numId="12" w16cid:durableId="206432537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B2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536C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175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556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B3B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2F7CC3"/>
    <w:rsid w:val="00300E28"/>
    <w:rsid w:val="00302067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4C0E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B7E1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681A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A47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A40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3F35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B7946"/>
    <w:rsid w:val="006C0117"/>
    <w:rsid w:val="006C0E01"/>
    <w:rsid w:val="006C1614"/>
    <w:rsid w:val="006C1693"/>
    <w:rsid w:val="006C1709"/>
    <w:rsid w:val="006C2312"/>
    <w:rsid w:val="006C2829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A66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441"/>
    <w:rsid w:val="007376ED"/>
    <w:rsid w:val="007403C6"/>
    <w:rsid w:val="00742F59"/>
    <w:rsid w:val="00744707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386F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58B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451C"/>
    <w:rsid w:val="008C501A"/>
    <w:rsid w:val="008C64F0"/>
    <w:rsid w:val="008C7157"/>
    <w:rsid w:val="008C72D6"/>
    <w:rsid w:val="008C7C5F"/>
    <w:rsid w:val="008C7F89"/>
    <w:rsid w:val="008D0036"/>
    <w:rsid w:val="008D0F39"/>
    <w:rsid w:val="008D18F2"/>
    <w:rsid w:val="008D2B92"/>
    <w:rsid w:val="008E063F"/>
    <w:rsid w:val="008E092B"/>
    <w:rsid w:val="008E1EF8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1E35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0BF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4FF3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4F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A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379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0EDD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39F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4C9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Mikara Kabure</cp:lastModifiedBy>
  <cp:revision>2</cp:revision>
  <cp:lastPrinted>2013-10-18T08:32:00Z</cp:lastPrinted>
  <dcterms:created xsi:type="dcterms:W3CDTF">2024-12-01T22:30:00Z</dcterms:created>
  <dcterms:modified xsi:type="dcterms:W3CDTF">2024-12-01T22:30:00Z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